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22A45199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42C839A0">
        <w:rPr>
          <w:rFonts w:cs="Arial"/>
        </w:rPr>
        <w:t>Številka:</w:t>
      </w:r>
      <w:r w:rsidR="0DAC477F" w:rsidRPr="42C839A0">
        <w:rPr>
          <w:rFonts w:cs="Arial"/>
        </w:rPr>
        <w:t xml:space="preserve"> </w:t>
      </w:r>
      <w:r w:rsidR="009C4189">
        <w:rPr>
          <w:rFonts w:cs="Arial"/>
        </w:rPr>
        <w:t>202</w:t>
      </w:r>
      <w:r w:rsidR="00D90C13" w:rsidRPr="42C839A0">
        <w:rPr>
          <w:rFonts w:cs="Arial"/>
        </w:rPr>
        <w:t>.2025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5C189B5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</w:t>
      </w:r>
      <w:r w:rsidR="00C84501">
        <w:rPr>
          <w:rFonts w:cs="Arial"/>
        </w:rPr>
        <w:t>____</w:t>
      </w:r>
      <w:r>
        <w:rPr>
          <w:rFonts w:cs="Arial"/>
        </w:rPr>
        <w:t>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C1AA" w14:textId="77777777" w:rsidR="00573A10" w:rsidRDefault="00573A10">
      <w:r>
        <w:separator/>
      </w:r>
    </w:p>
  </w:endnote>
  <w:endnote w:type="continuationSeparator" w:id="0">
    <w:p w14:paraId="17DFE687" w14:textId="77777777" w:rsidR="00573A10" w:rsidRDefault="0057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5A02B" w14:textId="77777777" w:rsidR="007D08F7" w:rsidRDefault="007D08F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7D08F7" w:rsidRPr="00A1445A" w14:paraId="5F8449D8" w14:textId="77777777" w:rsidTr="007D08F7">
      <w:tc>
        <w:tcPr>
          <w:tcW w:w="4434" w:type="dxa"/>
          <w:shd w:val="clear" w:color="auto" w:fill="auto"/>
        </w:tcPr>
        <w:p w14:paraId="2F10F644" w14:textId="399B68CA" w:rsidR="007D08F7" w:rsidRPr="005A785E" w:rsidRDefault="007D08F7" w:rsidP="007D08F7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1A0FD9F6" wp14:editId="6D297E44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  <w:shd w:val="clear" w:color="auto" w:fill="auto"/>
        </w:tcPr>
        <w:p w14:paraId="3D58D3D3" w14:textId="77777777" w:rsidR="007D08F7" w:rsidRPr="00DC613E" w:rsidRDefault="007D08F7" w:rsidP="007D08F7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3EEF7E35" wp14:editId="04C97B5E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8C45882" w14:textId="13C31B00" w:rsidR="007D08F7" w:rsidRPr="00A1445A" w:rsidRDefault="007D08F7" w:rsidP="007D08F7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820FB" w14:textId="77777777" w:rsidR="00573A10" w:rsidRDefault="00573A10">
      <w:r>
        <w:separator/>
      </w:r>
    </w:p>
  </w:footnote>
  <w:footnote w:type="continuationSeparator" w:id="0">
    <w:p w14:paraId="2DFF2CB8" w14:textId="77777777" w:rsidR="00573A10" w:rsidRDefault="0057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2AAB" w14:textId="77777777" w:rsidR="007D08F7" w:rsidRDefault="007D08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ADB3AB7" w14:textId="4DC0FADD" w:rsidR="003A01F1" w:rsidRPr="003A01F1" w:rsidRDefault="005B6763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7F64CE04" wp14:editId="59407892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463180">
    <w:abstractNumId w:val="3"/>
  </w:num>
  <w:num w:numId="2" w16cid:durableId="358049186">
    <w:abstractNumId w:val="5"/>
  </w:num>
  <w:num w:numId="3" w16cid:durableId="1672488683">
    <w:abstractNumId w:val="2"/>
  </w:num>
  <w:num w:numId="4" w16cid:durableId="485510793">
    <w:abstractNumId w:val="1"/>
  </w:num>
  <w:num w:numId="5" w16cid:durableId="365713298">
    <w:abstractNumId w:val="4"/>
  </w:num>
  <w:num w:numId="6" w16cid:durableId="1211379187">
    <w:abstractNumId w:val="0"/>
  </w:num>
  <w:num w:numId="7" w16cid:durableId="782767078">
    <w:abstractNumId w:val="7"/>
  </w:num>
  <w:num w:numId="8" w16cid:durableId="1707976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3967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54389"/>
    <w:rsid w:val="003604BB"/>
    <w:rsid w:val="00367250"/>
    <w:rsid w:val="00370866"/>
    <w:rsid w:val="0037231D"/>
    <w:rsid w:val="00381651"/>
    <w:rsid w:val="00391453"/>
    <w:rsid w:val="003A01F1"/>
    <w:rsid w:val="003B36FC"/>
    <w:rsid w:val="003B46EC"/>
    <w:rsid w:val="003C0B6A"/>
    <w:rsid w:val="003C485B"/>
    <w:rsid w:val="003D1272"/>
    <w:rsid w:val="003D6E20"/>
    <w:rsid w:val="003E45A4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68C9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3A10"/>
    <w:rsid w:val="005753D9"/>
    <w:rsid w:val="00580266"/>
    <w:rsid w:val="0058399F"/>
    <w:rsid w:val="005A785E"/>
    <w:rsid w:val="005B230F"/>
    <w:rsid w:val="005B253B"/>
    <w:rsid w:val="005B3910"/>
    <w:rsid w:val="005B5736"/>
    <w:rsid w:val="005B64DE"/>
    <w:rsid w:val="005B6763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34E4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63CD"/>
    <w:rsid w:val="00766937"/>
    <w:rsid w:val="00767A5A"/>
    <w:rsid w:val="00780396"/>
    <w:rsid w:val="0078319E"/>
    <w:rsid w:val="00783525"/>
    <w:rsid w:val="007838D2"/>
    <w:rsid w:val="007B3F60"/>
    <w:rsid w:val="007D08F7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B9B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4189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2901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2FCD"/>
    <w:rsid w:val="00B8634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D4D1D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501"/>
    <w:rsid w:val="00C9531D"/>
    <w:rsid w:val="00C97729"/>
    <w:rsid w:val="00CA521F"/>
    <w:rsid w:val="00CB008E"/>
    <w:rsid w:val="00CB0D95"/>
    <w:rsid w:val="00CB45E1"/>
    <w:rsid w:val="00CD61B2"/>
    <w:rsid w:val="00CD625D"/>
    <w:rsid w:val="00CD7808"/>
    <w:rsid w:val="00CE5E54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0C13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851EC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3F6A6FA5"/>
    <w:rsid w:val="42C839A0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90C13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7D08F7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1B5E2-3AE1-42AB-B4F5-AE378ED54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32BB05BA-3765-4324-96CA-773B1AB3F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94</Words>
  <Characters>865</Characters>
  <Application>Microsoft Office Word</Application>
  <DocSecurity>0</DocSecurity>
  <Lines>7</Lines>
  <Paragraphs>1</Paragraphs>
  <ScaleCrop>false</ScaleCrop>
  <Company>ZRSBR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45</cp:revision>
  <cp:lastPrinted>2016-06-20T06:30:00Z</cp:lastPrinted>
  <dcterms:created xsi:type="dcterms:W3CDTF">2018-07-24T11:47:00Z</dcterms:created>
  <dcterms:modified xsi:type="dcterms:W3CDTF">2025-07-10T13:34:00Z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